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0CEDD" w14:textId="77777777" w:rsidR="001532A1" w:rsidRDefault="001532A1" w:rsidP="001532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SPYNK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5F9CCC8D" w14:textId="1EA625BD" w:rsidR="001532A1" w:rsidRDefault="001532A1" w:rsidP="001532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the parish of Bubwith.</w:t>
      </w:r>
    </w:p>
    <w:p w14:paraId="1D601604" w14:textId="77777777" w:rsidR="001532A1" w:rsidRDefault="001532A1" w:rsidP="001532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39544C" w14:textId="77777777" w:rsidR="001532A1" w:rsidRDefault="001532A1" w:rsidP="001532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63ADF7" w14:textId="77777777" w:rsidR="001532A1" w:rsidRDefault="001532A1" w:rsidP="001532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conventual church of the Austin Friars at</w:t>
      </w:r>
    </w:p>
    <w:p w14:paraId="0F15CC14" w14:textId="77777777" w:rsidR="001532A1" w:rsidRDefault="001532A1" w:rsidP="001532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Dromore(q.v.).</w:t>
      </w:r>
    </w:p>
    <w:p w14:paraId="5242CB98" w14:textId="77777777" w:rsidR="001532A1" w:rsidRDefault="001532A1" w:rsidP="001532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67896620" w14:textId="77777777" w:rsidR="001532A1" w:rsidRDefault="001532A1" w:rsidP="001532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1FC6A6" w14:textId="77777777" w:rsidR="001532A1" w:rsidRDefault="001532A1" w:rsidP="001532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148CCB" w14:textId="77777777" w:rsidR="001532A1" w:rsidRDefault="001532A1" w:rsidP="001532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2021</w:t>
      </w:r>
    </w:p>
    <w:p w14:paraId="78ADC5E1" w14:textId="1A6A3452" w:rsidR="00BA00AB" w:rsidRPr="001532A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53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922F8" w14:textId="77777777" w:rsidR="001532A1" w:rsidRDefault="001532A1" w:rsidP="009139A6">
      <w:r>
        <w:separator/>
      </w:r>
    </w:p>
  </w:endnote>
  <w:endnote w:type="continuationSeparator" w:id="0">
    <w:p w14:paraId="450ABD3B" w14:textId="77777777" w:rsidR="001532A1" w:rsidRDefault="001532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CBB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94D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9E0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D535B" w14:textId="77777777" w:rsidR="001532A1" w:rsidRDefault="001532A1" w:rsidP="009139A6">
      <w:r>
        <w:separator/>
      </w:r>
    </w:p>
  </w:footnote>
  <w:footnote w:type="continuationSeparator" w:id="0">
    <w:p w14:paraId="79ACFDA3" w14:textId="77777777" w:rsidR="001532A1" w:rsidRDefault="001532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3C9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E42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233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2A1"/>
    <w:rsid w:val="000666E0"/>
    <w:rsid w:val="001532A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3FEB4"/>
  <w15:chartTrackingRefBased/>
  <w15:docId w15:val="{2A04CCAA-F2F8-46D4-B832-6FDC2884B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2021-05-01T15:09:00Z</dcterms:created>
  <dcterms:modified xsi:type="dcterms:W3CDTF">2021-05-01T15:10:00Z</dcterms:modified>
</cp:coreProperties>
</file>